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C132E" w14:textId="77777777" w:rsidR="00B20629" w:rsidRDefault="00B20629" w:rsidP="00A55FFB">
      <w:pPr>
        <w:rPr>
          <w:rFonts w:cs="Arial"/>
        </w:rPr>
      </w:pPr>
    </w:p>
    <w:p w14:paraId="20F251A7" w14:textId="400A9A8A" w:rsidR="00A55FFB" w:rsidRDefault="00A55FFB" w:rsidP="00A55FFB">
      <w:pPr>
        <w:rPr>
          <w:rFonts w:cs="Arial"/>
        </w:rPr>
      </w:pPr>
      <w:r w:rsidRPr="00C76FF2">
        <w:rPr>
          <w:rFonts w:cs="Arial"/>
        </w:rPr>
        <w:t xml:space="preserve">Številka: </w:t>
      </w:r>
      <w:r w:rsidR="000E4AA0" w:rsidRPr="00C76FF2">
        <w:rPr>
          <w:rFonts w:cs="Arial"/>
        </w:rPr>
        <w:t>7</w:t>
      </w:r>
      <w:r w:rsidR="004A248A">
        <w:rPr>
          <w:rFonts w:cs="Arial"/>
        </w:rPr>
        <w:t>9</w:t>
      </w:r>
      <w:r w:rsidR="00FC284B" w:rsidRPr="00C76FF2">
        <w:rPr>
          <w:rFonts w:cs="Arial"/>
        </w:rPr>
        <w:t>.2026</w:t>
      </w: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6D686681" w:rsidR="00351CF9" w:rsidRDefault="00351CF9" w:rsidP="00351CF9">
      <w:pPr>
        <w:tabs>
          <w:tab w:val="left" w:pos="1083"/>
        </w:tabs>
        <w:rPr>
          <w:rFonts w:cs="Arial"/>
        </w:rPr>
      </w:pPr>
    </w:p>
    <w:p w14:paraId="519E34AB" w14:textId="77777777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Razlog za izključitev iz 5k člena UREDBE SVETA (EU) 2022/576</w:t>
      </w:r>
    </w:p>
    <w:p w14:paraId="3D5762D5" w14:textId="77777777" w:rsidR="00B60492" w:rsidRPr="00C54F68" w:rsidRDefault="00B60492" w:rsidP="00B60492">
      <w:pPr>
        <w:rPr>
          <w:rFonts w:cs="Arial"/>
          <w:b/>
        </w:rPr>
      </w:pPr>
      <w:r w:rsidRPr="00C54F68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C774FA2" w14:textId="77777777" w:rsidR="00B60492" w:rsidRPr="002A5137" w:rsidRDefault="00B60492" w:rsidP="00B521AB">
      <w:pPr>
        <w:pStyle w:val="Odstavekseznama"/>
        <w:numPr>
          <w:ilvl w:val="1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6836D3EA" w14:textId="77777777" w:rsidR="00B60492" w:rsidRPr="002A5137" w:rsidRDefault="00B60492" w:rsidP="00B521AB">
      <w:pPr>
        <w:pStyle w:val="Odstavekseznama"/>
        <w:numPr>
          <w:ilvl w:val="1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1A6C9E96" w14:textId="77777777" w:rsidR="00B60492" w:rsidRPr="002A5137" w:rsidRDefault="00B60492" w:rsidP="00B521AB">
      <w:pPr>
        <w:pStyle w:val="Odstavekseznama"/>
        <w:numPr>
          <w:ilvl w:val="1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40CAD84" w14:textId="77777777" w:rsidR="00B60492" w:rsidRDefault="00B60492" w:rsidP="00B60492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A6146DF" w14:textId="77777777" w:rsidR="00C02474" w:rsidRDefault="00C02474" w:rsidP="00B60492">
      <w:pPr>
        <w:tabs>
          <w:tab w:val="left" w:pos="142"/>
        </w:tabs>
        <w:jc w:val="both"/>
        <w:rPr>
          <w:rFonts w:cs="Arial"/>
        </w:rPr>
      </w:pPr>
    </w:p>
    <w:p w14:paraId="04FECA5E" w14:textId="77777777" w:rsidR="00B521AB" w:rsidRPr="00261298" w:rsidRDefault="00B521AB" w:rsidP="00B521AB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14:paraId="3DA61EE3" w14:textId="77777777" w:rsidR="00B521AB" w:rsidRPr="00020027" w:rsidRDefault="00B521AB" w:rsidP="00B521AB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14:paraId="28FBC0C9" w14:textId="1CCC00DD" w:rsidR="00B521AB" w:rsidRPr="00020027" w:rsidRDefault="00B521AB" w:rsidP="00B521AB">
      <w:pPr>
        <w:jc w:val="both"/>
        <w:rPr>
          <w:rFonts w:cs="Arial"/>
        </w:rPr>
      </w:pPr>
      <w:r w:rsidRPr="00020027">
        <w:rPr>
          <w:rFonts w:cs="Arial"/>
        </w:rPr>
        <w:t xml:space="preserve">Izjavljamo, da </w:t>
      </w:r>
      <w:r w:rsidR="00DE61E3">
        <w:rPr>
          <w:rFonts w:cs="Arial"/>
        </w:rPr>
        <w:t xml:space="preserve">v zadnjih 6 mesecih od izstavitve dokazila </w:t>
      </w:r>
      <w:r w:rsidRPr="00020027">
        <w:rPr>
          <w:rFonts w:cs="Arial"/>
        </w:rPr>
        <w:t>nimamo dospelih neporavnanih obveznosti.</w:t>
      </w:r>
    </w:p>
    <w:p w14:paraId="5D1F9C16" w14:textId="77777777" w:rsidR="00B521AB" w:rsidRPr="00020027" w:rsidRDefault="00B521AB" w:rsidP="00B521AB">
      <w:pPr>
        <w:jc w:val="both"/>
        <w:rPr>
          <w:rFonts w:cs="Arial"/>
        </w:rPr>
      </w:pPr>
    </w:p>
    <w:p w14:paraId="20B3D342" w14:textId="77777777" w:rsidR="00B521AB" w:rsidRPr="00020027" w:rsidRDefault="00B521AB" w:rsidP="00B521AB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2DBC4798" w14:textId="77777777" w:rsidR="00B521AB" w:rsidRPr="00020027" w:rsidRDefault="00B521AB" w:rsidP="00B521AB">
      <w:pPr>
        <w:pStyle w:val="Odstavekseznama"/>
        <w:numPr>
          <w:ilvl w:val="0"/>
          <w:numId w:val="19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37F6754D" w14:textId="77777777" w:rsidR="00B521AB" w:rsidRDefault="00B521AB" w:rsidP="00B60492">
      <w:pPr>
        <w:tabs>
          <w:tab w:val="left" w:pos="142"/>
        </w:tabs>
        <w:jc w:val="both"/>
        <w:rPr>
          <w:rFonts w:cs="Arial"/>
        </w:rPr>
      </w:pPr>
    </w:p>
    <w:p w14:paraId="552D83CD" w14:textId="77777777" w:rsidR="00C02474" w:rsidRPr="00B8707E" w:rsidRDefault="00C02474" w:rsidP="00C02474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 xml:space="preserve">TEHNIČNA SPOSOBNOST – </w:t>
      </w:r>
      <w:r>
        <w:rPr>
          <w:rFonts w:ascii="Arial" w:hAnsi="Arial" w:cs="Arial"/>
          <w:b/>
        </w:rPr>
        <w:t>SPLOŠNO</w:t>
      </w:r>
    </w:p>
    <w:p w14:paraId="4E2644CF" w14:textId="171A7E10" w:rsidR="00C02474" w:rsidRDefault="00C02474" w:rsidP="00C02474">
      <w:pPr>
        <w:jc w:val="both"/>
        <w:rPr>
          <w:rFonts w:cs="Arial"/>
        </w:rPr>
      </w:pPr>
      <w:r w:rsidRPr="005972DE">
        <w:rPr>
          <w:rFonts w:cs="Arial"/>
        </w:rPr>
        <w:t xml:space="preserve">Izjavljamo, da bomo pogodbene obveznosti dokončali v zahtevanem roku ter da bomo storitev po predmetnem javnem naročilu izvedli v skladu z zahtevami razpisne dokumentacije. </w:t>
      </w:r>
    </w:p>
    <w:p w14:paraId="2D2AA446" w14:textId="77777777" w:rsidR="00C02474" w:rsidRDefault="00C02474" w:rsidP="00C02474">
      <w:pPr>
        <w:jc w:val="both"/>
        <w:rPr>
          <w:rFonts w:cs="Arial"/>
        </w:rPr>
      </w:pPr>
    </w:p>
    <w:p w14:paraId="0AC0C6D4" w14:textId="780CC782" w:rsidR="00351CF9" w:rsidRPr="00906A8D" w:rsidRDefault="00717671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IZJAVA – DRUGO</w:t>
      </w:r>
    </w:p>
    <w:p w14:paraId="20986D89" w14:textId="49ED1788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472F9D" w:rsidRPr="005F4ACF">
        <w:rPr>
          <w:rFonts w:cs="Arial"/>
        </w:rPr>
        <w:t>69/11 - uradno prečiščeno besedilo, 158/20, 3/22 - ZDeb, 16/23 - ZZPri</w:t>
      </w:r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="00472F9D">
        <w:rPr>
          <w:rFonts w:cs="Arial"/>
        </w:rPr>
        <w:t xml:space="preserve"> </w:t>
      </w:r>
      <w:r w:rsidRPr="009B5ACC">
        <w:rPr>
          <w:rFonts w:cs="Arial"/>
        </w:rPr>
        <w:t xml:space="preserve">na podlagi tega člena </w:t>
      </w:r>
      <w:r w:rsidR="00472F9D">
        <w:rPr>
          <w:rFonts w:cs="Arial"/>
        </w:rPr>
        <w:t xml:space="preserve">ni </w:t>
      </w:r>
      <w:r w:rsidRPr="009B5ACC">
        <w:rPr>
          <w:rFonts w:cs="Arial"/>
        </w:rPr>
        <w:t>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67B3D418" w14:textId="030AD7B1" w:rsidR="00351CF9" w:rsidRDefault="00351CF9" w:rsidP="00351CF9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p w14:paraId="226683CD" w14:textId="77777777" w:rsidR="0017294A" w:rsidRPr="0017294A" w:rsidRDefault="0017294A" w:rsidP="00C76FF2">
      <w:pPr>
        <w:rPr>
          <w:rFonts w:cs="Arial"/>
        </w:rPr>
      </w:pPr>
    </w:p>
    <w:sectPr w:rsidR="0017294A" w:rsidRPr="0017294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1D13" w14:textId="77777777" w:rsidR="007D37DB" w:rsidRDefault="007D37DB">
      <w:r>
        <w:separator/>
      </w:r>
    </w:p>
  </w:endnote>
  <w:endnote w:type="continuationSeparator" w:id="0">
    <w:p w14:paraId="3AB3353F" w14:textId="77777777" w:rsidR="007D37DB" w:rsidRDefault="007D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1ACFE3B6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CC77F4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CC77F4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4A9BE" w14:textId="77777777" w:rsidR="0017294A" w:rsidRPr="00DC613E" w:rsidRDefault="0017294A" w:rsidP="0017294A">
    <w:pPr>
      <w:pStyle w:val="Noga"/>
    </w:pPr>
    <w:r>
      <w:rPr>
        <w:noProof/>
        <w14:ligatures w14:val="standardContextual"/>
      </w:rPr>
      <w:drawing>
        <wp:inline distT="0" distB="0" distL="0" distR="0" wp14:anchorId="2BE8C329" wp14:editId="1B93D284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0FFC488" wp14:editId="3F23602F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0D83B" w14:textId="225A6641" w:rsidR="0017294A" w:rsidRDefault="0017294A" w:rsidP="0017294A">
    <w:pPr>
      <w:pStyle w:val="Noga"/>
      <w:jc w:val="center"/>
    </w:pPr>
  </w:p>
  <w:p w14:paraId="1D109F49" w14:textId="77777777" w:rsidR="00370866" w:rsidRPr="0017294A" w:rsidRDefault="00370866" w:rsidP="001729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E897" w14:textId="77777777" w:rsidR="007D37DB" w:rsidRDefault="007D37DB">
      <w:r>
        <w:separator/>
      </w:r>
    </w:p>
  </w:footnote>
  <w:footnote w:type="continuationSeparator" w:id="0">
    <w:p w14:paraId="27353467" w14:textId="77777777" w:rsidR="007D37DB" w:rsidRDefault="007D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FC284B" w:rsidRPr="00A1445A" w14:paraId="363B7F4D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4331D61F" w14:textId="77777777" w:rsidR="00FC284B" w:rsidRPr="00C0552D" w:rsidRDefault="00FC284B" w:rsidP="00FC284B">
          <w:pPr>
            <w:tabs>
              <w:tab w:val="left" w:pos="2565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1F286DAC" wp14:editId="6D04210B">
                <wp:extent cx="1382573" cy="400218"/>
                <wp:effectExtent l="0" t="0" r="8255" b="0"/>
                <wp:docPr id="684751742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69F0342F" w14:textId="77777777" w:rsidR="00FC284B" w:rsidRPr="00A1445A" w:rsidRDefault="00FC284B" w:rsidP="00FC284B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F0ECF82" w14:textId="16CCFF3F" w:rsidR="00FC284B" w:rsidRPr="00A1445A" w:rsidRDefault="00FC284B" w:rsidP="00FC284B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FC284B" w:rsidRPr="00D25C18" w14:paraId="75CACD67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238F74FB" w14:textId="27707A1A" w:rsidR="00FC284B" w:rsidRPr="0019099D" w:rsidRDefault="004625C2" w:rsidP="00FC28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FC284B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51878A03" w14:textId="77777777" w:rsidR="00FC284B" w:rsidRPr="00D25C18" w:rsidRDefault="00FC284B" w:rsidP="00FC284B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7C68435" w14:textId="4815F12F" w:rsidR="00FC284B" w:rsidRPr="00D25C18" w:rsidRDefault="00FC284B" w:rsidP="00FC284B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0036D4B2" w14:textId="77777777" w:rsidR="00FC284B" w:rsidRPr="00FC6CF0" w:rsidRDefault="00FC284B" w:rsidP="00FC284B">
    <w:pPr>
      <w:pStyle w:val="Glava"/>
      <w:rPr>
        <w:rFonts w:cs="Arial"/>
        <w:sz w:val="2"/>
        <w:szCs w:val="2"/>
      </w:rPr>
    </w:pPr>
  </w:p>
  <w:p w14:paraId="528A4FE9" w14:textId="77777777" w:rsidR="00FC284B" w:rsidRPr="00FC6CF0" w:rsidRDefault="00FC284B" w:rsidP="00FC284B">
    <w:pPr>
      <w:pStyle w:val="Glava"/>
      <w:rPr>
        <w:rFonts w:cs="Arial"/>
        <w:sz w:val="2"/>
        <w:szCs w:val="2"/>
      </w:rPr>
    </w:pPr>
  </w:p>
  <w:p w14:paraId="5FE739C3" w14:textId="77777777" w:rsidR="00370866" w:rsidRPr="00FC284B" w:rsidRDefault="00370866" w:rsidP="00FC28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07BF1"/>
    <w:multiLevelType w:val="hybridMultilevel"/>
    <w:tmpl w:val="3A7E3C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9764BE"/>
    <w:multiLevelType w:val="hybridMultilevel"/>
    <w:tmpl w:val="91F290EE"/>
    <w:lvl w:ilvl="0" w:tplc="69CADC66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2130002785">
    <w:abstractNumId w:val="6"/>
  </w:num>
  <w:num w:numId="2" w16cid:durableId="1765419049">
    <w:abstractNumId w:val="12"/>
  </w:num>
  <w:num w:numId="3" w16cid:durableId="1328829951">
    <w:abstractNumId w:val="4"/>
  </w:num>
  <w:num w:numId="4" w16cid:durableId="1295597633">
    <w:abstractNumId w:val="1"/>
  </w:num>
  <w:num w:numId="5" w16cid:durableId="703672168">
    <w:abstractNumId w:val="9"/>
  </w:num>
  <w:num w:numId="6" w16cid:durableId="465313839">
    <w:abstractNumId w:val="0"/>
  </w:num>
  <w:num w:numId="7" w16cid:durableId="1141072953">
    <w:abstractNumId w:val="17"/>
  </w:num>
  <w:num w:numId="8" w16cid:durableId="118232399">
    <w:abstractNumId w:val="14"/>
  </w:num>
  <w:num w:numId="9" w16cid:durableId="631179474">
    <w:abstractNumId w:val="15"/>
  </w:num>
  <w:num w:numId="10" w16cid:durableId="218443733">
    <w:abstractNumId w:val="16"/>
  </w:num>
  <w:num w:numId="11" w16cid:durableId="183324849">
    <w:abstractNumId w:val="10"/>
  </w:num>
  <w:num w:numId="12" w16cid:durableId="368798140">
    <w:abstractNumId w:val="18"/>
  </w:num>
  <w:num w:numId="13" w16cid:durableId="1222013251">
    <w:abstractNumId w:val="2"/>
  </w:num>
  <w:num w:numId="14" w16cid:durableId="615717873">
    <w:abstractNumId w:val="3"/>
  </w:num>
  <w:num w:numId="15" w16cid:durableId="543175019">
    <w:abstractNumId w:val="11"/>
  </w:num>
  <w:num w:numId="16" w16cid:durableId="910968480">
    <w:abstractNumId w:val="8"/>
  </w:num>
  <w:num w:numId="17" w16cid:durableId="104617274">
    <w:abstractNumId w:val="13"/>
  </w:num>
  <w:num w:numId="18" w16cid:durableId="79330173">
    <w:abstractNumId w:val="7"/>
  </w:num>
  <w:num w:numId="19" w16cid:durableId="447504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AFA"/>
    <w:rsid w:val="00094BAA"/>
    <w:rsid w:val="00095E4B"/>
    <w:rsid w:val="00096243"/>
    <w:rsid w:val="00096BE4"/>
    <w:rsid w:val="00097767"/>
    <w:rsid w:val="000A20C3"/>
    <w:rsid w:val="000B3A74"/>
    <w:rsid w:val="000C1DAE"/>
    <w:rsid w:val="000C23A5"/>
    <w:rsid w:val="000C4583"/>
    <w:rsid w:val="000D76C2"/>
    <w:rsid w:val="000E1875"/>
    <w:rsid w:val="000E41E1"/>
    <w:rsid w:val="000E4AA0"/>
    <w:rsid w:val="000E7050"/>
    <w:rsid w:val="000F7352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4A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1F7B42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93C44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4815"/>
    <w:rsid w:val="00445049"/>
    <w:rsid w:val="004527D6"/>
    <w:rsid w:val="00453B08"/>
    <w:rsid w:val="00455EB9"/>
    <w:rsid w:val="004625C2"/>
    <w:rsid w:val="004720C5"/>
    <w:rsid w:val="00472F9D"/>
    <w:rsid w:val="0047643E"/>
    <w:rsid w:val="004801D0"/>
    <w:rsid w:val="00486F2A"/>
    <w:rsid w:val="004A0508"/>
    <w:rsid w:val="004A248A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5C5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81045"/>
    <w:rsid w:val="006B2A2B"/>
    <w:rsid w:val="006D3E51"/>
    <w:rsid w:val="006D59F7"/>
    <w:rsid w:val="006E377F"/>
    <w:rsid w:val="006F44F5"/>
    <w:rsid w:val="006F758E"/>
    <w:rsid w:val="007033C0"/>
    <w:rsid w:val="00717671"/>
    <w:rsid w:val="007345D8"/>
    <w:rsid w:val="00741DF3"/>
    <w:rsid w:val="00743912"/>
    <w:rsid w:val="00764D09"/>
    <w:rsid w:val="00766F40"/>
    <w:rsid w:val="007674BD"/>
    <w:rsid w:val="00767A5A"/>
    <w:rsid w:val="00772F7B"/>
    <w:rsid w:val="00775EDE"/>
    <w:rsid w:val="00780396"/>
    <w:rsid w:val="00782B3D"/>
    <w:rsid w:val="0078319E"/>
    <w:rsid w:val="00783525"/>
    <w:rsid w:val="007838D2"/>
    <w:rsid w:val="00794D95"/>
    <w:rsid w:val="0079663F"/>
    <w:rsid w:val="007D302C"/>
    <w:rsid w:val="007D37DB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198C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B51BE"/>
    <w:rsid w:val="008C2AC2"/>
    <w:rsid w:val="008C3AB7"/>
    <w:rsid w:val="008C3B9F"/>
    <w:rsid w:val="008D6DCE"/>
    <w:rsid w:val="008E10D1"/>
    <w:rsid w:val="008E64FA"/>
    <w:rsid w:val="008F3E2F"/>
    <w:rsid w:val="008F40A6"/>
    <w:rsid w:val="00906A8D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1B7F"/>
    <w:rsid w:val="00963FB9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5369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0D6F"/>
    <w:rsid w:val="00A63CED"/>
    <w:rsid w:val="00A67C0A"/>
    <w:rsid w:val="00A7320A"/>
    <w:rsid w:val="00A75802"/>
    <w:rsid w:val="00A77375"/>
    <w:rsid w:val="00A81457"/>
    <w:rsid w:val="00A83E62"/>
    <w:rsid w:val="00A84CA8"/>
    <w:rsid w:val="00A90BAF"/>
    <w:rsid w:val="00A92149"/>
    <w:rsid w:val="00AA2F1C"/>
    <w:rsid w:val="00AB1522"/>
    <w:rsid w:val="00AB3346"/>
    <w:rsid w:val="00AB4674"/>
    <w:rsid w:val="00AC72E5"/>
    <w:rsid w:val="00AC7BD3"/>
    <w:rsid w:val="00AD3618"/>
    <w:rsid w:val="00AD403C"/>
    <w:rsid w:val="00AE67AA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0629"/>
    <w:rsid w:val="00B211DF"/>
    <w:rsid w:val="00B237A8"/>
    <w:rsid w:val="00B26132"/>
    <w:rsid w:val="00B2757C"/>
    <w:rsid w:val="00B32A8A"/>
    <w:rsid w:val="00B413CA"/>
    <w:rsid w:val="00B4256F"/>
    <w:rsid w:val="00B42FF4"/>
    <w:rsid w:val="00B521AB"/>
    <w:rsid w:val="00B528B4"/>
    <w:rsid w:val="00B52BF2"/>
    <w:rsid w:val="00B5369B"/>
    <w:rsid w:val="00B538F5"/>
    <w:rsid w:val="00B60492"/>
    <w:rsid w:val="00B607AA"/>
    <w:rsid w:val="00B62732"/>
    <w:rsid w:val="00B661E3"/>
    <w:rsid w:val="00B67E2C"/>
    <w:rsid w:val="00B70FEA"/>
    <w:rsid w:val="00B77694"/>
    <w:rsid w:val="00B86392"/>
    <w:rsid w:val="00B86882"/>
    <w:rsid w:val="00B87836"/>
    <w:rsid w:val="00B900EC"/>
    <w:rsid w:val="00B9309E"/>
    <w:rsid w:val="00B930C3"/>
    <w:rsid w:val="00BA2C4A"/>
    <w:rsid w:val="00BB3939"/>
    <w:rsid w:val="00BC00ED"/>
    <w:rsid w:val="00BC2412"/>
    <w:rsid w:val="00BC29DD"/>
    <w:rsid w:val="00BC5CC8"/>
    <w:rsid w:val="00BD0AEB"/>
    <w:rsid w:val="00BD4AEF"/>
    <w:rsid w:val="00BE01A1"/>
    <w:rsid w:val="00BE655C"/>
    <w:rsid w:val="00BE6AEE"/>
    <w:rsid w:val="00BF21E6"/>
    <w:rsid w:val="00BF78A7"/>
    <w:rsid w:val="00C02474"/>
    <w:rsid w:val="00C03C9F"/>
    <w:rsid w:val="00C052DE"/>
    <w:rsid w:val="00C0552D"/>
    <w:rsid w:val="00C06BC8"/>
    <w:rsid w:val="00C124CB"/>
    <w:rsid w:val="00C16A39"/>
    <w:rsid w:val="00C2689D"/>
    <w:rsid w:val="00C340B6"/>
    <w:rsid w:val="00C40A4F"/>
    <w:rsid w:val="00C468BF"/>
    <w:rsid w:val="00C565DD"/>
    <w:rsid w:val="00C5660B"/>
    <w:rsid w:val="00C64A95"/>
    <w:rsid w:val="00C76FF2"/>
    <w:rsid w:val="00C82B34"/>
    <w:rsid w:val="00C9531D"/>
    <w:rsid w:val="00C97729"/>
    <w:rsid w:val="00CB008E"/>
    <w:rsid w:val="00CB0D95"/>
    <w:rsid w:val="00CC21C8"/>
    <w:rsid w:val="00CC6C37"/>
    <w:rsid w:val="00CC77F4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7FB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E61E3"/>
    <w:rsid w:val="00DF116B"/>
    <w:rsid w:val="00DF3D50"/>
    <w:rsid w:val="00E029F3"/>
    <w:rsid w:val="00E02C2C"/>
    <w:rsid w:val="00E0340C"/>
    <w:rsid w:val="00E05341"/>
    <w:rsid w:val="00E3300C"/>
    <w:rsid w:val="00E43C3D"/>
    <w:rsid w:val="00E4511E"/>
    <w:rsid w:val="00E52520"/>
    <w:rsid w:val="00E550C0"/>
    <w:rsid w:val="00E55751"/>
    <w:rsid w:val="00E569B8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C06A5"/>
    <w:rsid w:val="00EE7F32"/>
    <w:rsid w:val="00EF0493"/>
    <w:rsid w:val="00EF088D"/>
    <w:rsid w:val="00EF1787"/>
    <w:rsid w:val="00EF18FD"/>
    <w:rsid w:val="00EF2780"/>
    <w:rsid w:val="00EF68C3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44AD1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284B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17294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C49B58-68AD-4322-87D7-94018410D4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77F88-0FF4-491B-8E5B-70495DE61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21</cp:revision>
  <cp:lastPrinted>2016-01-04T14:36:00Z</cp:lastPrinted>
  <dcterms:created xsi:type="dcterms:W3CDTF">2024-05-17T10:49:00Z</dcterms:created>
  <dcterms:modified xsi:type="dcterms:W3CDTF">2026-06-17T11:45:00Z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